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32826" w14:textId="71FCCF9B" w:rsidR="00D265C3" w:rsidRPr="0055690A" w:rsidRDefault="00D265C3" w:rsidP="00D265C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4</w:t>
      </w:r>
      <w:r w:rsidRPr="00911A38">
        <w:rPr>
          <w:b/>
          <w:noProof/>
          <w:sz w:val="24"/>
        </w:rPr>
        <w:tab/>
        <w:t>Tdoc R3-1</w:t>
      </w:r>
      <w:r>
        <w:rPr>
          <w:b/>
          <w:noProof/>
          <w:sz w:val="24"/>
        </w:rPr>
        <w:t>9</w:t>
      </w:r>
      <w:r w:rsidR="00FE495E">
        <w:rPr>
          <w:b/>
          <w:noProof/>
          <w:sz w:val="24"/>
        </w:rPr>
        <w:t>2889</w:t>
      </w:r>
    </w:p>
    <w:p w14:paraId="5A880388" w14:textId="77777777" w:rsidR="00D265C3" w:rsidRDefault="00D265C3" w:rsidP="00D265C3">
      <w:pPr>
        <w:pStyle w:val="3GPPHeader"/>
        <w:rPr>
          <w:noProof/>
        </w:rPr>
      </w:pPr>
      <w:r>
        <w:rPr>
          <w:noProof/>
        </w:rPr>
        <w:t>Reno, Nevada, US, 13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17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May</w:t>
      </w:r>
    </w:p>
    <w:p w14:paraId="1411FD9E" w14:textId="77777777" w:rsidR="00E27F0B" w:rsidRPr="00D265C3" w:rsidRDefault="00E27F0B" w:rsidP="00E27F0B">
      <w:pPr>
        <w:pStyle w:val="3GPPHeader"/>
        <w:rPr>
          <w:sz w:val="22"/>
          <w:szCs w:val="22"/>
        </w:rPr>
      </w:pPr>
    </w:p>
    <w:p w14:paraId="4A4F422A" w14:textId="0B095DE8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FB1704">
        <w:rPr>
          <w:sz w:val="22"/>
          <w:szCs w:val="22"/>
          <w:lang w:val="en-US"/>
        </w:rPr>
        <w:t>09.3.19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21DDFB48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44254">
        <w:rPr>
          <w:sz w:val="22"/>
          <w:szCs w:val="22"/>
        </w:rPr>
        <w:t xml:space="preserve">About the case </w:t>
      </w:r>
      <w:r w:rsidR="009A2E5B">
        <w:rPr>
          <w:sz w:val="22"/>
          <w:szCs w:val="22"/>
        </w:rPr>
        <w:t>necessary UE capabilities</w:t>
      </w:r>
      <w:r w:rsidR="00E44254">
        <w:rPr>
          <w:sz w:val="22"/>
          <w:szCs w:val="22"/>
        </w:rPr>
        <w:t xml:space="preserve"> not</w:t>
      </w:r>
      <w:r w:rsidR="009A2E5B">
        <w:rPr>
          <w:sz w:val="22"/>
          <w:szCs w:val="22"/>
        </w:rPr>
        <w:t xml:space="preserve"> being</w:t>
      </w:r>
      <w:r w:rsidR="00E44254">
        <w:rPr>
          <w:sz w:val="22"/>
          <w:szCs w:val="22"/>
        </w:rPr>
        <w:t xml:space="preserve"> supported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FA5AFE0" w14:textId="597DD5A5" w:rsidR="004425A4" w:rsidRDefault="009A2E5B" w:rsidP="004425A4">
      <w:r>
        <w:t>In the case of EN-DC, it can be the case that</w:t>
      </w:r>
      <w:r w:rsidRPr="009A2E5B">
        <w:t xml:space="preserve"> the </w:t>
      </w:r>
      <w:proofErr w:type="spellStart"/>
      <w:r w:rsidRPr="009A2E5B">
        <w:t>S</w:t>
      </w:r>
      <w:r>
        <w:t>g</w:t>
      </w:r>
      <w:r w:rsidRPr="009A2E5B">
        <w:t>N</w:t>
      </w:r>
      <w:r>
        <w:t>B</w:t>
      </w:r>
      <w:proofErr w:type="spellEnd"/>
      <w:r w:rsidRPr="009A2E5B">
        <w:t xml:space="preserve"> cannot add the requested SCG because of limitations in the UE capabilities</w:t>
      </w:r>
      <w:r w:rsidR="00E44254">
        <w:t xml:space="preserve">. In this contribution we discuss </w:t>
      </w:r>
      <w:r>
        <w:t xml:space="preserve">ways that the </w:t>
      </w:r>
      <w:proofErr w:type="spellStart"/>
      <w:r>
        <w:t>gNB</w:t>
      </w:r>
      <w:proofErr w:type="spellEnd"/>
      <w:r>
        <w:t>-DU can</w:t>
      </w:r>
      <w:r w:rsidR="000907D0">
        <w:t xml:space="preserve"> </w:t>
      </w:r>
      <w:r w:rsidR="007A6DC5">
        <w:t>flag</w:t>
      </w:r>
      <w:r w:rsidR="000907D0">
        <w:t xml:space="preserve"> this </w:t>
      </w:r>
      <w:r w:rsidR="007A6DC5">
        <w:t xml:space="preserve">case </w:t>
      </w:r>
      <w:r w:rsidR="000907D0">
        <w:t xml:space="preserve">to the </w:t>
      </w:r>
      <w:proofErr w:type="spellStart"/>
      <w:r w:rsidR="000907D0">
        <w:t>gNB</w:t>
      </w:r>
      <w:proofErr w:type="spellEnd"/>
      <w:r w:rsidR="000907D0">
        <w:t>-CU.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5101F3DE" w14:textId="1C2E92C8" w:rsidR="007A6DC5" w:rsidRDefault="002847A9" w:rsidP="009A2E5B">
      <w:bookmarkStart w:id="0" w:name="_Hlk509769073"/>
      <w:r>
        <w:t>In the</w:t>
      </w:r>
      <w:r w:rsidR="009A2E5B">
        <w:t xml:space="preserve"> </w:t>
      </w:r>
      <w:r>
        <w:t xml:space="preserve">following we examine the </w:t>
      </w:r>
      <w:r w:rsidR="009A2E5B">
        <w:t xml:space="preserve">case </w:t>
      </w:r>
      <w:r w:rsidR="004E1065">
        <w:t>where</w:t>
      </w:r>
      <w:r w:rsidR="009A2E5B">
        <w:t xml:space="preserve"> intra-band EN-DC with concurrent UL transmission on </w:t>
      </w:r>
      <w:r>
        <w:t>both</w:t>
      </w:r>
      <w:r w:rsidR="009A2E5B">
        <w:t xml:space="preserve"> cell groups</w:t>
      </w:r>
      <w:r w:rsidR="004E1065">
        <w:t xml:space="preserve"> is configured</w:t>
      </w:r>
      <w:r w:rsidR="009A2E5B">
        <w:t xml:space="preserve">. The problem is that the UE may violate </w:t>
      </w:r>
      <w:r w:rsidR="007A6DC5">
        <w:t xml:space="preserve">requirements on </w:t>
      </w:r>
      <w:r w:rsidR="009A2E5B">
        <w:t>unwanted emission</w:t>
      </w:r>
      <w:r w:rsidR="004E1065">
        <w:t>s</w:t>
      </w:r>
      <w:r w:rsidR="009A2E5B">
        <w:t xml:space="preserve"> outside the carriers</w:t>
      </w:r>
      <w:r w:rsidR="007A6DC5">
        <w:t xml:space="preserve"> when</w:t>
      </w:r>
      <w:r w:rsidR="009A2E5B">
        <w:t xml:space="preserve"> the two UL</w:t>
      </w:r>
      <w:r w:rsidR="007A6DC5">
        <w:t xml:space="preserve"> channels are</w:t>
      </w:r>
      <w:r w:rsidR="009A2E5B">
        <w:t xml:space="preserve"> active</w:t>
      </w:r>
      <w:r w:rsidR="007A6DC5">
        <w:t>. RAN4 has determined that UEs sho</w:t>
      </w:r>
      <w:r w:rsidR="005D7A26">
        <w:t>u</w:t>
      </w:r>
      <w:r w:rsidR="007A6DC5">
        <w:t xml:space="preserve">ld have a new capability to fulfil such emission requirements, namely the capability </w:t>
      </w:r>
      <w:r w:rsidR="009A2E5B">
        <w:t xml:space="preserve">of meeting the required emissions limits. </w:t>
      </w:r>
      <w:r w:rsidR="007A6DC5">
        <w:t xml:space="preserve">If the UE supports such capability, </w:t>
      </w:r>
      <w:r w:rsidR="009A2E5B">
        <w:t xml:space="preserve">the UE is allowed power reduction (MPR). </w:t>
      </w:r>
    </w:p>
    <w:p w14:paraId="214114EF" w14:textId="2AAF3E88" w:rsidR="009A2E5B" w:rsidRDefault="009A2E5B" w:rsidP="009A2E5B">
      <w:r>
        <w:t>The applicable emission limits are indicated by “NS values” sent in system information in each CG</w:t>
      </w:r>
      <w:r w:rsidR="005D7A26">
        <w:t>.</w:t>
      </w:r>
      <w:r>
        <w:t xml:space="preserve"> </w:t>
      </w:r>
      <w:r w:rsidR="007A6DC5">
        <w:t>U</w:t>
      </w:r>
      <w:r>
        <w:t>pon reading th</w:t>
      </w:r>
      <w:r w:rsidR="007A6DC5">
        <w:t>is information</w:t>
      </w:r>
      <w:r>
        <w:t xml:space="preserve"> the UE is aware of the limits and </w:t>
      </w:r>
      <w:r w:rsidR="007A6DC5">
        <w:t xml:space="preserve">of </w:t>
      </w:r>
      <w:r>
        <w:t>the allowed power reduction.</w:t>
      </w:r>
    </w:p>
    <w:p w14:paraId="17E6B5AB" w14:textId="2FB7D1D4" w:rsidR="007A6DC5" w:rsidRDefault="009A2E5B" w:rsidP="009A2E5B">
      <w:r>
        <w:t xml:space="preserve">For EN-DC the applicable limits and allowed UE power back-off depends on the NS values sent in each CG. The </w:t>
      </w:r>
      <w:proofErr w:type="spellStart"/>
      <w:r>
        <w:t>MeNB</w:t>
      </w:r>
      <w:proofErr w:type="spellEnd"/>
      <w:r>
        <w:t xml:space="preserve"> can obtain the UE MR</w:t>
      </w:r>
      <w:r w:rsidR="0039280A">
        <w:t>-</w:t>
      </w:r>
      <w:r>
        <w:t>DC capability for the EN-DC configuration</w:t>
      </w:r>
      <w:r w:rsidR="007A6DC5">
        <w:t>. However,</w:t>
      </w:r>
      <w:r>
        <w:t xml:space="preserve"> some of the UE capability information w</w:t>
      </w:r>
      <w:r w:rsidR="0039280A">
        <w:t>ith</w:t>
      </w:r>
      <w:r>
        <w:t xml:space="preserve"> r</w:t>
      </w:r>
      <w:r w:rsidR="0039280A">
        <w:t>espect</w:t>
      </w:r>
      <w:r>
        <w:t xml:space="preserve"> t</w:t>
      </w:r>
      <w:r w:rsidR="0039280A">
        <w:t>o</w:t>
      </w:r>
      <w:r>
        <w:t xml:space="preserve"> MPR,</w:t>
      </w:r>
      <w:r w:rsidR="007A6DC5">
        <w:t xml:space="preserve"> namely</w:t>
      </w:r>
      <w:r>
        <w:t xml:space="preserve"> the </w:t>
      </w:r>
      <w:proofErr w:type="spellStart"/>
      <w:r>
        <w:t>modifiedMPRbehavior</w:t>
      </w:r>
      <w:proofErr w:type="spellEnd"/>
      <w:r>
        <w:t xml:space="preserve"> that is not supported by early UEs, can only be decoded by the </w:t>
      </w:r>
      <w:proofErr w:type="spellStart"/>
      <w:r>
        <w:t>SgNB</w:t>
      </w:r>
      <w:proofErr w:type="spellEnd"/>
      <w:r>
        <w:t xml:space="preserve">. </w:t>
      </w:r>
    </w:p>
    <w:p w14:paraId="45DEE49B" w14:textId="24867CFC" w:rsidR="009A2E5B" w:rsidRDefault="009A2E5B" w:rsidP="009A2E5B">
      <w:r>
        <w:t xml:space="preserve">Moreover, the </w:t>
      </w:r>
      <w:proofErr w:type="spellStart"/>
      <w:r>
        <w:t>MeNB</w:t>
      </w:r>
      <w:proofErr w:type="spellEnd"/>
      <w:r>
        <w:t xml:space="preserve"> is not aware of the NS value sent in the</w:t>
      </w:r>
      <w:r w:rsidR="004E1065">
        <w:t xml:space="preserve"> system information of the</w:t>
      </w:r>
      <w:r>
        <w:t xml:space="preserve"> SCG. Hence the </w:t>
      </w:r>
      <w:proofErr w:type="spellStart"/>
      <w:r>
        <w:t>SgNB</w:t>
      </w:r>
      <w:proofErr w:type="spellEnd"/>
      <w:r>
        <w:t xml:space="preserve"> should be able to reject the </w:t>
      </w:r>
      <w:proofErr w:type="spellStart"/>
      <w:r>
        <w:t>MeNB</w:t>
      </w:r>
      <w:proofErr w:type="spellEnd"/>
      <w:r>
        <w:t xml:space="preserve"> request if the UE does not support the MPR capability and the NS value indicated in the SCG is NS_01. </w:t>
      </w:r>
      <w:r w:rsidR="002847A9">
        <w:t xml:space="preserve">There may also be other cases in which the L1/L2 UE NR capabilities are not </w:t>
      </w:r>
      <w:proofErr w:type="gramStart"/>
      <w:r w:rsidR="002847A9">
        <w:t>sufficient</w:t>
      </w:r>
      <w:proofErr w:type="gramEnd"/>
      <w:r w:rsidR="002847A9">
        <w:t xml:space="preserve"> for configuration of the SCG.</w:t>
      </w:r>
    </w:p>
    <w:p w14:paraId="7DAF6D9B" w14:textId="5B282C29" w:rsidR="00C10700" w:rsidRDefault="00FB1704" w:rsidP="009A2E5B">
      <w:r>
        <w:t>To elaborate further</w:t>
      </w:r>
      <w:r w:rsidR="004E1065">
        <w:t>,</w:t>
      </w:r>
      <w:r>
        <w:t xml:space="preserve"> </w:t>
      </w:r>
      <w:proofErr w:type="gramStart"/>
      <w:r w:rsidR="00155776">
        <w:t>in order to</w:t>
      </w:r>
      <w:proofErr w:type="gramEnd"/>
      <w:r w:rsidR="00155776">
        <w:t xml:space="preserve"> clarify the use case, </w:t>
      </w:r>
      <w:r w:rsidRPr="00FB1704">
        <w:t>the NS_01 “default” value</w:t>
      </w:r>
      <w:r w:rsidR="00155776">
        <w:t xml:space="preserve"> is</w:t>
      </w:r>
      <w:r w:rsidRPr="00FB1704">
        <w:t xml:space="preserve"> cell-specific and indicates that the general radio requirements apply in the cell. This is sent as part of the </w:t>
      </w:r>
      <w:proofErr w:type="spellStart"/>
      <w:r w:rsidRPr="00FB1704">
        <w:t>frequencyBandList</w:t>
      </w:r>
      <w:proofErr w:type="spellEnd"/>
      <w:r w:rsidRPr="00FB1704">
        <w:t xml:space="preserve"> in SIB1 (and other SI </w:t>
      </w:r>
      <w:proofErr w:type="gramStart"/>
      <w:r w:rsidRPr="00FB1704">
        <w:t>for the purpose of</w:t>
      </w:r>
      <w:proofErr w:type="gramEnd"/>
      <w:r w:rsidRPr="00FB1704">
        <w:t xml:space="preserve"> e.g. reselection). The conditions attached to NS_01 are specified in RAN4 UE specifications</w:t>
      </w:r>
      <w:r w:rsidR="00155776">
        <w:t xml:space="preserve"> and to be more precise </w:t>
      </w:r>
      <w:r w:rsidR="00155776" w:rsidRPr="00155776">
        <w:t xml:space="preserve">the NS_01 is specified in 38.101-1, </w:t>
      </w:r>
      <w:r w:rsidR="00C10700">
        <w:t xml:space="preserve">while </w:t>
      </w:r>
      <w:r w:rsidR="00155776" w:rsidRPr="00155776">
        <w:t xml:space="preserve">the modified </w:t>
      </w:r>
      <w:proofErr w:type="spellStart"/>
      <w:r w:rsidR="00155776" w:rsidRPr="00155776">
        <w:t>MPRbehaviour</w:t>
      </w:r>
      <w:proofErr w:type="spellEnd"/>
      <w:r w:rsidR="00155776" w:rsidRPr="00155776">
        <w:t xml:space="preserve"> and the other NR capabilit</w:t>
      </w:r>
      <w:r w:rsidR="00C10700">
        <w:t>ies</w:t>
      </w:r>
      <w:r w:rsidR="00155776" w:rsidRPr="00155776">
        <w:t xml:space="preserve"> </w:t>
      </w:r>
      <w:r w:rsidR="00155776">
        <w:t xml:space="preserve">are specified </w:t>
      </w:r>
      <w:r w:rsidR="00155776" w:rsidRPr="00155776">
        <w:t>in 38.306</w:t>
      </w:r>
      <w:r w:rsidR="00C10700">
        <w:t>.</w:t>
      </w:r>
      <w:r w:rsidR="00155776">
        <w:t xml:space="preserve"> </w:t>
      </w:r>
      <w:r w:rsidR="00C10700">
        <w:t>A</w:t>
      </w:r>
      <w:r w:rsidR="00155776">
        <w:t xml:space="preserve"> general description of </w:t>
      </w:r>
      <w:r w:rsidR="00155776" w:rsidRPr="00155776">
        <w:t>the NS</w:t>
      </w:r>
      <w:r w:rsidR="009D226E">
        <w:t xml:space="preserve"> </w:t>
      </w:r>
      <w:r w:rsidR="009D226E" w:rsidRPr="00155776">
        <w:t>signalling</w:t>
      </w:r>
      <w:r w:rsidR="00155776">
        <w:t xml:space="preserve"> can be found</w:t>
      </w:r>
      <w:r w:rsidR="00155776" w:rsidRPr="00155776">
        <w:t xml:space="preserve"> in 38.331 (general)</w:t>
      </w:r>
      <w:r w:rsidRPr="00FB1704">
        <w:t xml:space="preserve">. The </w:t>
      </w:r>
      <w:proofErr w:type="spellStart"/>
      <w:r w:rsidRPr="00FB1704">
        <w:t>MeNB</w:t>
      </w:r>
      <w:proofErr w:type="spellEnd"/>
      <w:r w:rsidRPr="00FB1704">
        <w:t xml:space="preserve"> is not aware of the NS-value configured </w:t>
      </w:r>
      <w:r w:rsidR="004E1065">
        <w:t xml:space="preserve">in the system information </w:t>
      </w:r>
      <w:r w:rsidRPr="00FB1704">
        <w:t xml:space="preserve">by the </w:t>
      </w:r>
      <w:proofErr w:type="spellStart"/>
      <w:r w:rsidRPr="00FB1704">
        <w:t>SgNB</w:t>
      </w:r>
      <w:proofErr w:type="spellEnd"/>
      <w:r w:rsidRPr="00FB1704">
        <w:t xml:space="preserve">, </w:t>
      </w:r>
      <w:r>
        <w:t xml:space="preserve">but </w:t>
      </w:r>
      <w:r w:rsidRPr="00FB1704">
        <w:t xml:space="preserve">the </w:t>
      </w:r>
      <w:proofErr w:type="spellStart"/>
      <w:r w:rsidRPr="00FB1704">
        <w:t>SgNB</w:t>
      </w:r>
      <w:proofErr w:type="spellEnd"/>
      <w:r w:rsidRPr="00FB1704">
        <w:t xml:space="preserve"> can evaluate the UE-NR capability together with the NS value to decide whether to accept or reject the </w:t>
      </w:r>
      <w:proofErr w:type="spellStart"/>
      <w:r w:rsidRPr="00FB1704">
        <w:t>MeNB</w:t>
      </w:r>
      <w:proofErr w:type="spellEnd"/>
      <w:r w:rsidRPr="00FB1704">
        <w:t xml:space="preserve"> request. In general, the UE-NR capability decoded by the </w:t>
      </w:r>
      <w:proofErr w:type="spellStart"/>
      <w:r w:rsidRPr="00FB1704">
        <w:t>SgNB</w:t>
      </w:r>
      <w:proofErr w:type="spellEnd"/>
      <w:r w:rsidRPr="00FB1704">
        <w:t xml:space="preserve"> may be related to other conditions in the SCG that the </w:t>
      </w:r>
      <w:proofErr w:type="spellStart"/>
      <w:r w:rsidRPr="00FB1704">
        <w:t>MeNB</w:t>
      </w:r>
      <w:proofErr w:type="spellEnd"/>
      <w:r w:rsidRPr="00FB1704">
        <w:t xml:space="preserve"> is not aware of.  </w:t>
      </w:r>
    </w:p>
    <w:p w14:paraId="03C40BCF" w14:textId="311E6364" w:rsidR="00FB1704" w:rsidRDefault="00C10700" w:rsidP="009A2E5B">
      <w:r>
        <w:t xml:space="preserve">It is worth noting that an </w:t>
      </w:r>
      <w:proofErr w:type="spellStart"/>
      <w:r>
        <w:t>MeNB</w:t>
      </w:r>
      <w:proofErr w:type="spellEnd"/>
      <w:r>
        <w:t xml:space="preserve"> is not required to be able to decode the NR capabilities of a UE. Therefore, even if the </w:t>
      </w:r>
      <w:proofErr w:type="spellStart"/>
      <w:r>
        <w:t>SgNB</w:t>
      </w:r>
      <w:proofErr w:type="spellEnd"/>
      <w:r>
        <w:t xml:space="preserve"> informed the </w:t>
      </w:r>
      <w:proofErr w:type="spellStart"/>
      <w:r>
        <w:t>MeNB</w:t>
      </w:r>
      <w:proofErr w:type="spellEnd"/>
      <w:r>
        <w:t xml:space="preserve"> of the NS value broadcast per cell over system information, the </w:t>
      </w:r>
      <w:proofErr w:type="spellStart"/>
      <w:r>
        <w:t>MeNB</w:t>
      </w:r>
      <w:proofErr w:type="spellEnd"/>
      <w:r>
        <w:t xml:space="preserve"> may not be able to determine whether a UE has the right capabilities to fulfil the emission requirements corresponding to the NS value signalled by the </w:t>
      </w:r>
      <w:proofErr w:type="spellStart"/>
      <w:r>
        <w:t>SgNB</w:t>
      </w:r>
      <w:proofErr w:type="spellEnd"/>
      <w:r>
        <w:t>.</w:t>
      </w:r>
    </w:p>
    <w:p w14:paraId="35C9719A" w14:textId="1DA8A471" w:rsidR="002847A9" w:rsidRDefault="002847A9" w:rsidP="009A2E5B">
      <w:r>
        <w:t xml:space="preserve">In a disaggregated </w:t>
      </w:r>
      <w:proofErr w:type="spellStart"/>
      <w:r>
        <w:t>gNB</w:t>
      </w:r>
      <w:proofErr w:type="spellEnd"/>
      <w:r>
        <w:t xml:space="preserve"> this information</w:t>
      </w:r>
      <w:r w:rsidR="00155776">
        <w:t xml:space="preserve"> regarding the status of the UE capabilities</w:t>
      </w:r>
      <w:r w:rsidR="004E1065">
        <w:t xml:space="preserve"> with respect to the information signalled in the system information</w:t>
      </w:r>
      <w:r>
        <w:t xml:space="preserve"> lies within the </w:t>
      </w:r>
      <w:proofErr w:type="spellStart"/>
      <w:r>
        <w:t>gNB</w:t>
      </w:r>
      <w:proofErr w:type="spellEnd"/>
      <w:r>
        <w:t>-DU. So</w:t>
      </w:r>
      <w:r w:rsidR="0039280A">
        <w:t>,</w:t>
      </w:r>
      <w:r>
        <w:t xml:space="preserve"> the </w:t>
      </w:r>
      <w:proofErr w:type="spellStart"/>
      <w:r>
        <w:t>gNB</w:t>
      </w:r>
      <w:proofErr w:type="spellEnd"/>
      <w:r>
        <w:t xml:space="preserve">-DU should be able to signal this. </w:t>
      </w:r>
    </w:p>
    <w:p w14:paraId="1EDBC39F" w14:textId="2F331961" w:rsidR="000907D0" w:rsidRDefault="000907D0" w:rsidP="000907D0">
      <w:r>
        <w:lastRenderedPageBreak/>
        <w:t>Based on that we propose to introduce a new cause value “</w:t>
      </w:r>
      <w:r w:rsidR="00C10700">
        <w:t>insufficient UE capabilities</w:t>
      </w:r>
      <w:r>
        <w:t>” to cater for this case</w:t>
      </w:r>
      <w:r w:rsidR="00502757">
        <w:t>. By using it in the UE C</w:t>
      </w:r>
      <w:r w:rsidR="0039280A">
        <w:t>ONTEXT</w:t>
      </w:r>
      <w:r w:rsidR="00502757">
        <w:t xml:space="preserve"> </w:t>
      </w:r>
      <w:r w:rsidR="002847A9">
        <w:t>S</w:t>
      </w:r>
      <w:r w:rsidR="0039280A">
        <w:t>ETUP</w:t>
      </w:r>
      <w:r w:rsidR="002847A9">
        <w:t xml:space="preserve"> F</w:t>
      </w:r>
      <w:r w:rsidR="0039280A">
        <w:t>AILURE message</w:t>
      </w:r>
      <w:r w:rsidR="00502757">
        <w:t>, we</w:t>
      </w:r>
      <w:r>
        <w:t xml:space="preserve"> give the opportunity to </w:t>
      </w:r>
      <w:proofErr w:type="spellStart"/>
      <w:r w:rsidR="002847A9">
        <w:t>gNB</w:t>
      </w:r>
      <w:proofErr w:type="spellEnd"/>
      <w:r w:rsidR="002847A9">
        <w:t xml:space="preserve">-DU to </w:t>
      </w:r>
      <w:r>
        <w:t xml:space="preserve">denote that </w:t>
      </w:r>
      <w:r w:rsidR="002847A9" w:rsidRPr="009A2E5B">
        <w:t xml:space="preserve">the requested SCG </w:t>
      </w:r>
      <w:r w:rsidR="002847A9">
        <w:t xml:space="preserve">can’t be added </w:t>
      </w:r>
      <w:r w:rsidR="002847A9" w:rsidRPr="009A2E5B">
        <w:t>because of limitations in the UE capabilities</w:t>
      </w:r>
      <w:r w:rsidR="00502757">
        <w:t>.</w:t>
      </w:r>
    </w:p>
    <w:p w14:paraId="101F4DE6" w14:textId="77777777" w:rsidR="00502757" w:rsidRDefault="00502757" w:rsidP="000907D0"/>
    <w:p w14:paraId="0A7D9C93" w14:textId="74BB63C3" w:rsidR="00A368D5" w:rsidRDefault="00502757" w:rsidP="00A368D5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="00A368D5" w:rsidRPr="00647085">
        <w:rPr>
          <w:noProof w:val="0"/>
          <w:szCs w:val="20"/>
          <w:lang w:val="en-GB"/>
        </w:rPr>
        <w:t xml:space="preserve"> 1:</w:t>
      </w:r>
      <w:r w:rsidR="00A368D5"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="00A368D5"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I</w:t>
      </w:r>
      <w:r>
        <w:t xml:space="preserve">ntroduce a new cause value </w:t>
      </w:r>
      <w:r w:rsidR="00FD08B4">
        <w:t xml:space="preserve">for the F1AP, namely </w:t>
      </w:r>
      <w:r>
        <w:t>“</w:t>
      </w:r>
      <w:r w:rsidR="00C10700">
        <w:t>insufficient UE capabilities</w:t>
      </w:r>
      <w:r>
        <w:t>”</w:t>
      </w:r>
      <w:r w:rsidR="00F02C1A" w:rsidRPr="00F02C1A">
        <w:t>.</w:t>
      </w:r>
    </w:p>
    <w:p w14:paraId="6D81400C" w14:textId="77777777" w:rsidR="00502757" w:rsidRPr="00647085" w:rsidRDefault="00502757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</w:p>
    <w:bookmarkEnd w:id="0"/>
    <w:p w14:paraId="37C3BA56" w14:textId="7FCC8AD2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9397BEE" w14:textId="1FFEB63C" w:rsidR="00F02C1A" w:rsidRDefault="00180E79" w:rsidP="001724FC">
      <w:pPr>
        <w:rPr>
          <w:lang w:eastAsia="ja-JP"/>
        </w:rPr>
      </w:pPr>
      <w:bookmarkStart w:id="1" w:name="_In-sequence_SDU_delivery"/>
      <w:bookmarkEnd w:id="1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502757">
        <w:t xml:space="preserve">discussed the case when </w:t>
      </w:r>
      <w:proofErr w:type="spellStart"/>
      <w:r w:rsidR="00061460" w:rsidRPr="009A2E5B">
        <w:t>S</w:t>
      </w:r>
      <w:r w:rsidR="00061460">
        <w:t>g</w:t>
      </w:r>
      <w:r w:rsidR="00061460" w:rsidRPr="009A2E5B">
        <w:t>N</w:t>
      </w:r>
      <w:r w:rsidR="00061460">
        <w:t>B</w:t>
      </w:r>
      <w:proofErr w:type="spellEnd"/>
      <w:r w:rsidR="00061460" w:rsidRPr="009A2E5B">
        <w:t xml:space="preserve"> cannot add the requested SCG because of limitations in the UE capabilities</w:t>
      </w:r>
      <w:r w:rsidR="00061460">
        <w:rPr>
          <w:lang w:eastAsia="ja-JP"/>
        </w:rPr>
        <w:t xml:space="preserve"> </w:t>
      </w:r>
      <w:r w:rsidR="001724FC">
        <w:rPr>
          <w:lang w:eastAsia="ja-JP"/>
        </w:rPr>
        <w:t xml:space="preserve">and made the following </w:t>
      </w:r>
      <w:r w:rsidR="00502757">
        <w:rPr>
          <w:lang w:eastAsia="ja-JP"/>
        </w:rPr>
        <w:t>proposal</w:t>
      </w:r>
      <w:r w:rsidR="001724FC">
        <w:rPr>
          <w:lang w:eastAsia="ja-JP"/>
        </w:rPr>
        <w:t>.</w:t>
      </w:r>
    </w:p>
    <w:p w14:paraId="06AC0B20" w14:textId="7C4A899C" w:rsidR="0039280A" w:rsidRDefault="0039280A" w:rsidP="0039280A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I</w:t>
      </w:r>
      <w:r>
        <w:t xml:space="preserve">ntroduce </w:t>
      </w:r>
      <w:r w:rsidR="005231D1">
        <w:t xml:space="preserve">a </w:t>
      </w:r>
      <w:r w:rsidR="00155776">
        <w:t>new cause value for the F1AP, namely “</w:t>
      </w:r>
      <w:r w:rsidR="00C10700">
        <w:t>insufficient UE capabilities</w:t>
      </w:r>
      <w:r w:rsidR="00155776">
        <w:t>”</w:t>
      </w:r>
      <w:r w:rsidR="00155776" w:rsidRPr="00F02C1A">
        <w:t>.</w:t>
      </w:r>
    </w:p>
    <w:p w14:paraId="18C137EB" w14:textId="570B926C" w:rsidR="00F02C1A" w:rsidRDefault="00FD08B4" w:rsidP="001724FC">
      <w:pPr>
        <w:rPr>
          <w:lang w:eastAsia="ja-JP"/>
        </w:rPr>
      </w:pPr>
      <w:r>
        <w:rPr>
          <w:lang w:eastAsia="ja-JP"/>
        </w:rPr>
        <w:t xml:space="preserve">A CR matching proposal 1 is provided in </w:t>
      </w:r>
      <w:r w:rsidRPr="00FE495E">
        <w:rPr>
          <w:lang w:eastAsia="ja-JP"/>
        </w:rPr>
        <w:t>R3-19</w:t>
      </w:r>
      <w:r w:rsidR="00FE495E">
        <w:rPr>
          <w:lang w:eastAsia="ja-JP"/>
        </w:rPr>
        <w:t>2847.</w:t>
      </w:r>
      <w:bookmarkStart w:id="2" w:name="_GoBack"/>
      <w:bookmarkEnd w:id="2"/>
    </w:p>
    <w:p w14:paraId="1BEECDB3" w14:textId="77777777" w:rsidR="00706E31" w:rsidRDefault="00706E31" w:rsidP="00586166">
      <w:pPr>
        <w:pStyle w:val="Heading3"/>
        <w:numPr>
          <w:ilvl w:val="0"/>
          <w:numId w:val="0"/>
        </w:numPr>
        <w:ind w:left="720"/>
      </w:pPr>
    </w:p>
    <w:sectPr w:rsidR="00706E31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268BA" w14:textId="77777777" w:rsidR="00553827" w:rsidRDefault="00553827">
      <w:r>
        <w:separator/>
      </w:r>
    </w:p>
  </w:endnote>
  <w:endnote w:type="continuationSeparator" w:id="0">
    <w:p w14:paraId="1A9B8398" w14:textId="77777777" w:rsidR="00553827" w:rsidRDefault="0055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38D0F" w14:textId="77777777" w:rsidR="00553827" w:rsidRDefault="00553827">
      <w:r>
        <w:separator/>
      </w:r>
    </w:p>
  </w:footnote>
  <w:footnote w:type="continuationSeparator" w:id="0">
    <w:p w14:paraId="248CF2DF" w14:textId="77777777" w:rsidR="00553827" w:rsidRDefault="00553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1BB2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460"/>
    <w:rsid w:val="0006152B"/>
    <w:rsid w:val="000616E7"/>
    <w:rsid w:val="00061D63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655D"/>
    <w:rsid w:val="00077DF4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7EC"/>
    <w:rsid w:val="00096843"/>
    <w:rsid w:val="00097A67"/>
    <w:rsid w:val="00097AAF"/>
    <w:rsid w:val="000A07F6"/>
    <w:rsid w:val="000A1B7B"/>
    <w:rsid w:val="000A2A30"/>
    <w:rsid w:val="000A56F2"/>
    <w:rsid w:val="000A6F38"/>
    <w:rsid w:val="000B0783"/>
    <w:rsid w:val="000B1A38"/>
    <w:rsid w:val="000B252B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738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776"/>
    <w:rsid w:val="00155C2B"/>
    <w:rsid w:val="00156808"/>
    <w:rsid w:val="00156A4C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778B8"/>
    <w:rsid w:val="00180E79"/>
    <w:rsid w:val="0018143F"/>
    <w:rsid w:val="0018215E"/>
    <w:rsid w:val="00182FC8"/>
    <w:rsid w:val="00186BF1"/>
    <w:rsid w:val="00187672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45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7A9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004C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587"/>
    <w:rsid w:val="0038548D"/>
    <w:rsid w:val="00385BF0"/>
    <w:rsid w:val="00390EC4"/>
    <w:rsid w:val="003922C4"/>
    <w:rsid w:val="0039280A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3F27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90D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65"/>
    <w:rsid w:val="004E10AB"/>
    <w:rsid w:val="004E2680"/>
    <w:rsid w:val="004E28F9"/>
    <w:rsid w:val="004E3357"/>
    <w:rsid w:val="004E462E"/>
    <w:rsid w:val="004E56DC"/>
    <w:rsid w:val="004E76F4"/>
    <w:rsid w:val="004E7CB2"/>
    <w:rsid w:val="004F0132"/>
    <w:rsid w:val="004F0B4E"/>
    <w:rsid w:val="004F0B6C"/>
    <w:rsid w:val="004F1224"/>
    <w:rsid w:val="004F1E5A"/>
    <w:rsid w:val="004F2078"/>
    <w:rsid w:val="004F44BE"/>
    <w:rsid w:val="004F4572"/>
    <w:rsid w:val="004F491F"/>
    <w:rsid w:val="004F4DA3"/>
    <w:rsid w:val="004F6C6C"/>
    <w:rsid w:val="004F729D"/>
    <w:rsid w:val="004F730C"/>
    <w:rsid w:val="005000AF"/>
    <w:rsid w:val="00500A19"/>
    <w:rsid w:val="00501540"/>
    <w:rsid w:val="00501D41"/>
    <w:rsid w:val="00502025"/>
    <w:rsid w:val="00502757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7E1"/>
    <w:rsid w:val="005219CF"/>
    <w:rsid w:val="00522C75"/>
    <w:rsid w:val="005231D1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3827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38C4"/>
    <w:rsid w:val="005D4FEE"/>
    <w:rsid w:val="005D510C"/>
    <w:rsid w:val="005D7306"/>
    <w:rsid w:val="005D7A2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3C3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E0C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6DC5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B12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2E5B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1856"/>
    <w:rsid w:val="009D226E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E6AD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1CB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3DED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AC0"/>
    <w:rsid w:val="00C02CC6"/>
    <w:rsid w:val="00C040F7"/>
    <w:rsid w:val="00C041B0"/>
    <w:rsid w:val="00C044AB"/>
    <w:rsid w:val="00C05706"/>
    <w:rsid w:val="00C057F4"/>
    <w:rsid w:val="00C05814"/>
    <w:rsid w:val="00C07377"/>
    <w:rsid w:val="00C103DD"/>
    <w:rsid w:val="00C10478"/>
    <w:rsid w:val="00C10700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2773"/>
    <w:rsid w:val="00CB619A"/>
    <w:rsid w:val="00CB6527"/>
    <w:rsid w:val="00CB7170"/>
    <w:rsid w:val="00CB784E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5C3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254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5185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D2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7E1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704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08B4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95E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A845C47-F555-48E9-AFF7-7E1CAADB9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647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Ericsson User</cp:lastModifiedBy>
  <cp:revision>3</cp:revision>
  <cp:lastPrinted>2008-01-31T06:09:00Z</cp:lastPrinted>
  <dcterms:created xsi:type="dcterms:W3CDTF">2019-05-03T20:22:00Z</dcterms:created>
  <dcterms:modified xsi:type="dcterms:W3CDTF">2019-05-03T20:23:00Z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